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236E3" w14:textId="6CC1A048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5B2ECC63" w14:textId="06B19DFB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East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Gentleman.</w:t>
      </w:r>
    </w:p>
    <w:p w14:paraId="670647F9" w14:textId="77041896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0195E" w14:textId="174A1420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E76635" w14:textId="77777777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Gargave</w:t>
      </w:r>
      <w:proofErr w:type="spellEnd"/>
      <w:r>
        <w:rPr>
          <w:rFonts w:ascii="Times New Roman" w:hAnsi="Times New Roman" w:cs="Times New Roman"/>
          <w:sz w:val="24"/>
          <w:szCs w:val="24"/>
        </w:rPr>
        <w:t>, Marshal of the Marshalsea Prison, London(q.v.), brought a</w:t>
      </w:r>
    </w:p>
    <w:p w14:paraId="0F490574" w14:textId="02AF3FE7" w:rsidR="00FE0F4C" w:rsidRDefault="00FE0F4C" w:rsidP="00FE0F4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plaint of debt against him, Robert Bryan of London, skinner(q.v.), Philip de Lien of Bristol(q.v.),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Roggers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John </w:t>
      </w:r>
      <w:r w:rsidR="00947B08">
        <w:rPr>
          <w:rFonts w:ascii="Times New Roman" w:hAnsi="Times New Roman" w:cs="Times New Roman"/>
          <w:sz w:val="24"/>
          <w:szCs w:val="24"/>
        </w:rPr>
        <w:t>Topcliffe of London, shearman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7F62F2E7" w14:textId="77777777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6676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https://waalt.uh.edu/index.php/CP40/768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20D77DD" w14:textId="77777777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C1B26" w14:textId="77777777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6A4DAF" w14:textId="77777777" w:rsid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p w14:paraId="0FF2D589" w14:textId="7932F3FC" w:rsidR="00FE0F4C" w:rsidRP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FD616" w14:textId="43515CC0" w:rsidR="00FE0F4C" w:rsidRPr="00FE0F4C" w:rsidRDefault="00FE0F4C" w:rsidP="00FE0F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5B9591" w14:textId="322CA0A2" w:rsidR="00532F51" w:rsidRPr="00532F51" w:rsidRDefault="00532F51" w:rsidP="00532F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2695F4" w14:textId="3E0EDC7E" w:rsidR="00532F51" w:rsidRPr="00532F51" w:rsidRDefault="00532F51" w:rsidP="008529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32F51" w:rsidRPr="00532F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B800E" w14:textId="77777777" w:rsidR="00920209" w:rsidRDefault="00920209" w:rsidP="009139A6">
      <w:r>
        <w:separator/>
      </w:r>
    </w:p>
  </w:endnote>
  <w:endnote w:type="continuationSeparator" w:id="0">
    <w:p w14:paraId="4C1C33E1" w14:textId="77777777" w:rsidR="00920209" w:rsidRDefault="009202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626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D7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B1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04615" w14:textId="77777777" w:rsidR="00920209" w:rsidRDefault="00920209" w:rsidP="009139A6">
      <w:r>
        <w:separator/>
      </w:r>
    </w:p>
  </w:footnote>
  <w:footnote w:type="continuationSeparator" w:id="0">
    <w:p w14:paraId="293C22CB" w14:textId="77777777" w:rsidR="00920209" w:rsidRDefault="009202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40B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17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33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209"/>
    <w:rsid w:val="000666E0"/>
    <w:rsid w:val="002510B7"/>
    <w:rsid w:val="00532F51"/>
    <w:rsid w:val="005C130B"/>
    <w:rsid w:val="007E1240"/>
    <w:rsid w:val="00826F5C"/>
    <w:rsid w:val="008529A5"/>
    <w:rsid w:val="00861C78"/>
    <w:rsid w:val="009139A6"/>
    <w:rsid w:val="00920209"/>
    <w:rsid w:val="009448BB"/>
    <w:rsid w:val="00947B08"/>
    <w:rsid w:val="00A3176C"/>
    <w:rsid w:val="00AE65F8"/>
    <w:rsid w:val="00BA00AB"/>
    <w:rsid w:val="00CB4ED9"/>
    <w:rsid w:val="00EB3209"/>
    <w:rsid w:val="00F5287F"/>
    <w:rsid w:val="00FE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E4252"/>
  <w15:chartTrackingRefBased/>
  <w15:docId w15:val="{A33324FE-C2A0-4D18-8961-FB1C4999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29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2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2022-05-24T12:36:00Z</dcterms:created>
  <dcterms:modified xsi:type="dcterms:W3CDTF">2022-05-24T13:47:00Z</dcterms:modified>
</cp:coreProperties>
</file>